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1C7EF" w14:textId="44A2B613" w:rsidR="006B2F86" w:rsidRDefault="00EF3403" w:rsidP="00E71FC3">
      <w:pPr>
        <w:pStyle w:val="NoSpacing"/>
      </w:pPr>
      <w:r>
        <w:rPr>
          <w:u w:val="single"/>
        </w:rPr>
        <w:t>William HOLME</w:t>
      </w:r>
      <w:r>
        <w:t xml:space="preserve">   </w:t>
      </w:r>
      <w:proofErr w:type="gramStart"/>
      <w:r>
        <w:t xml:space="preserve">   (</w:t>
      </w:r>
      <w:proofErr w:type="gramEnd"/>
      <w:r>
        <w:t>d.ca.1483)</w:t>
      </w:r>
    </w:p>
    <w:p w14:paraId="312FD743" w14:textId="6E1EC4F9" w:rsidR="00EF3403" w:rsidRDefault="00EF3403" w:rsidP="00E71FC3">
      <w:pPr>
        <w:pStyle w:val="NoSpacing"/>
      </w:pPr>
      <w:r>
        <w:t>of Pontefract, West Riding of Yorkshire.</w:t>
      </w:r>
    </w:p>
    <w:p w14:paraId="2D77639E" w14:textId="5835723F" w:rsidR="00EF3403" w:rsidRDefault="00EF3403" w:rsidP="00E71FC3">
      <w:pPr>
        <w:pStyle w:val="NoSpacing"/>
      </w:pPr>
    </w:p>
    <w:p w14:paraId="156CD087" w14:textId="0A888544" w:rsidR="00EF3403" w:rsidRDefault="00EF3403" w:rsidP="00E71FC3">
      <w:pPr>
        <w:pStyle w:val="NoSpacing"/>
      </w:pPr>
    </w:p>
    <w:p w14:paraId="326D3A5A" w14:textId="6F51AF61" w:rsidR="00EF3403" w:rsidRDefault="00EF3403" w:rsidP="00E71FC3">
      <w:pPr>
        <w:pStyle w:val="NoSpacing"/>
      </w:pPr>
      <w:r>
        <w:t>19 Feb.1483</w:t>
      </w:r>
      <w:r>
        <w:tab/>
        <w:t>Probate of his Will.   (W.Y.R. p.87)</w:t>
      </w:r>
    </w:p>
    <w:p w14:paraId="2BC21ED7" w14:textId="5125E8A9" w:rsidR="00EF3403" w:rsidRDefault="00EF3403" w:rsidP="00E71FC3">
      <w:pPr>
        <w:pStyle w:val="NoSpacing"/>
      </w:pPr>
    </w:p>
    <w:p w14:paraId="365B6AF8" w14:textId="6C23822F" w:rsidR="00EF3403" w:rsidRDefault="00EF3403" w:rsidP="00E71FC3">
      <w:pPr>
        <w:pStyle w:val="NoSpacing"/>
      </w:pPr>
    </w:p>
    <w:p w14:paraId="294639F7" w14:textId="5BF876C4" w:rsidR="00EF3403" w:rsidRPr="00EF3403" w:rsidRDefault="00EF3403" w:rsidP="00E71FC3">
      <w:pPr>
        <w:pStyle w:val="NoSpacing"/>
      </w:pPr>
      <w:r>
        <w:t>6 November 2018</w:t>
      </w:r>
      <w:bookmarkStart w:id="0" w:name="_GoBack"/>
      <w:bookmarkEnd w:id="0"/>
    </w:p>
    <w:sectPr w:rsidR="00EF3403" w:rsidRPr="00EF34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F2E32" w14:textId="77777777" w:rsidR="00EF3403" w:rsidRDefault="00EF3403" w:rsidP="00E71FC3">
      <w:pPr>
        <w:spacing w:after="0" w:line="240" w:lineRule="auto"/>
      </w:pPr>
      <w:r>
        <w:separator/>
      </w:r>
    </w:p>
  </w:endnote>
  <w:endnote w:type="continuationSeparator" w:id="0">
    <w:p w14:paraId="0DC5E097" w14:textId="77777777" w:rsidR="00EF3403" w:rsidRDefault="00EF34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DA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F43D9" w14:textId="77777777" w:rsidR="00EF3403" w:rsidRDefault="00EF3403" w:rsidP="00E71FC3">
      <w:pPr>
        <w:spacing w:after="0" w:line="240" w:lineRule="auto"/>
      </w:pPr>
      <w:r>
        <w:separator/>
      </w:r>
    </w:p>
  </w:footnote>
  <w:footnote w:type="continuationSeparator" w:id="0">
    <w:p w14:paraId="651F32C3" w14:textId="77777777" w:rsidR="00EF3403" w:rsidRDefault="00EF34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40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340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10AE3"/>
  <w15:chartTrackingRefBased/>
  <w15:docId w15:val="{D79A67F6-BBE3-4378-A662-2549B9D8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2018-11-06T21:36:00Z</dcterms:created>
  <dcterms:modified xsi:type="dcterms:W3CDTF">2018-11-06T21:37:00Z</dcterms:modified>
</cp:coreProperties>
</file>